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66F" w:rsidRDefault="00F9066F" w:rsidP="00213DF5"/>
    <w:p w:rsidR="00F9066F" w:rsidRPr="003163B3" w:rsidRDefault="00F9066F" w:rsidP="00213DF5">
      <w:pPr>
        <w:pStyle w:val="Heading2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F9066F" w:rsidRPr="00BF2288" w:rsidRDefault="00F9066F" w:rsidP="00213DF5">
      <w:pPr>
        <w:jc w:val="center"/>
        <w:rPr>
          <w:b/>
          <w:sz w:val="22"/>
          <w:szCs w:val="22"/>
        </w:rPr>
      </w:pPr>
      <w:r w:rsidRPr="00BF2288">
        <w:rPr>
          <w:b/>
          <w:sz w:val="22"/>
          <w:szCs w:val="22"/>
        </w:rPr>
        <w:t>АДМИНИСТРАТИВНИ СВЕДЕНИЯ</w:t>
      </w:r>
    </w:p>
    <w:p w:rsidR="00F9066F" w:rsidRDefault="00F9066F" w:rsidP="00213DF5">
      <w:pPr>
        <w:rPr>
          <w:sz w:val="24"/>
          <w:szCs w:val="24"/>
        </w:rPr>
      </w:pPr>
    </w:p>
    <w:p w:rsidR="00F9066F" w:rsidRDefault="00F9066F" w:rsidP="00213DF5">
      <w:pPr>
        <w:rPr>
          <w:sz w:val="24"/>
          <w:szCs w:val="24"/>
        </w:rPr>
      </w:pPr>
    </w:p>
    <w:p w:rsidR="00F9066F" w:rsidRPr="003163B3" w:rsidRDefault="00F9066F" w:rsidP="00213DF5">
      <w:pPr>
        <w:rPr>
          <w:sz w:val="24"/>
          <w:szCs w:val="24"/>
        </w:rPr>
      </w:pPr>
    </w:p>
    <w:p w:rsidR="00F9066F" w:rsidRPr="003163B3" w:rsidRDefault="00F9066F" w:rsidP="00213DF5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</w:rPr>
        <w:t xml:space="preserve">1. Наименование на участника </w:t>
      </w:r>
    </w:p>
    <w:p w:rsidR="00F9066F" w:rsidRPr="003163B3" w:rsidRDefault="00F9066F" w:rsidP="00213DF5">
      <w:pPr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___________________________________________________________________________</w:t>
      </w:r>
    </w:p>
    <w:p w:rsidR="00F9066F" w:rsidRPr="003163B3" w:rsidRDefault="00F9066F" w:rsidP="00213DF5">
      <w:pPr>
        <w:rPr>
          <w:b/>
          <w:sz w:val="24"/>
          <w:szCs w:val="24"/>
        </w:rPr>
      </w:pPr>
    </w:p>
    <w:p w:rsidR="00F9066F" w:rsidRPr="003163B3" w:rsidRDefault="00F9066F" w:rsidP="00213DF5">
      <w:pPr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2. Адрес</w:t>
      </w:r>
    </w:p>
    <w:p w:rsidR="00F9066F" w:rsidRPr="003163B3" w:rsidRDefault="00F9066F" w:rsidP="00213DF5">
      <w:pPr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___________________________________________________________________________</w:t>
      </w:r>
    </w:p>
    <w:p w:rsidR="00F9066F" w:rsidRPr="003163B3" w:rsidRDefault="00F9066F" w:rsidP="00213DF5">
      <w:pPr>
        <w:jc w:val="center"/>
        <w:rPr>
          <w:sz w:val="24"/>
          <w:szCs w:val="24"/>
        </w:rPr>
      </w:pPr>
      <w:r w:rsidRPr="003163B3">
        <w:rPr>
          <w:sz w:val="24"/>
          <w:szCs w:val="24"/>
        </w:rPr>
        <w:t xml:space="preserve"> /град, код, улица № /</w:t>
      </w:r>
    </w:p>
    <w:p w:rsidR="00F9066F" w:rsidRPr="003163B3" w:rsidRDefault="00F9066F" w:rsidP="00213DF5">
      <w:pPr>
        <w:spacing w:before="60"/>
        <w:rPr>
          <w:b/>
          <w:sz w:val="24"/>
          <w:szCs w:val="24"/>
          <w:lang w:val="ru-RU"/>
        </w:rPr>
      </w:pPr>
      <w:r w:rsidRPr="003163B3">
        <w:rPr>
          <w:sz w:val="24"/>
          <w:szCs w:val="24"/>
        </w:rPr>
        <w:t>телефон:</w:t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  <w:lang w:val="ru-RU"/>
        </w:rPr>
        <w:t>_________________</w:t>
      </w:r>
      <w:r w:rsidRPr="003163B3">
        <w:rPr>
          <w:sz w:val="24"/>
          <w:szCs w:val="24"/>
          <w:lang w:val="ru-RU"/>
        </w:rPr>
        <w:tab/>
      </w:r>
      <w:r w:rsidRPr="003163B3">
        <w:rPr>
          <w:sz w:val="24"/>
          <w:szCs w:val="24"/>
          <w:lang w:val="ru-RU"/>
        </w:rPr>
        <w:tab/>
      </w:r>
      <w:r w:rsidRPr="003163B3">
        <w:rPr>
          <w:sz w:val="24"/>
          <w:szCs w:val="24"/>
          <w:lang w:val="ru-RU"/>
        </w:rPr>
        <w:tab/>
      </w:r>
      <w:r w:rsidRPr="003163B3">
        <w:rPr>
          <w:sz w:val="24"/>
          <w:szCs w:val="24"/>
        </w:rPr>
        <w:t>мобилен телефон:</w:t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  <w:lang w:val="ru-RU"/>
        </w:rPr>
        <w:t>________________</w:t>
      </w:r>
    </w:p>
    <w:p w:rsidR="00F9066F" w:rsidRPr="003163B3" w:rsidRDefault="00F9066F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факс:</w:t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  <w:lang w:val="ru-RU"/>
        </w:rPr>
        <w:t>_________________</w:t>
      </w:r>
    </w:p>
    <w:p w:rsidR="00F9066F" w:rsidRPr="003163B3" w:rsidRDefault="00F9066F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E-mail:</w:t>
      </w:r>
      <w:r w:rsidRPr="003163B3">
        <w:rPr>
          <w:sz w:val="24"/>
          <w:szCs w:val="24"/>
        </w:rPr>
        <w:tab/>
      </w:r>
      <w:r w:rsidRPr="003163B3">
        <w:rPr>
          <w:sz w:val="24"/>
          <w:szCs w:val="24"/>
          <w:lang w:val="ru-RU"/>
        </w:rPr>
        <w:t>______________________________________________</w:t>
      </w:r>
    </w:p>
    <w:p w:rsidR="00F9066F" w:rsidRPr="003163B3" w:rsidRDefault="00F9066F" w:rsidP="00213DF5">
      <w:pPr>
        <w:rPr>
          <w:sz w:val="24"/>
          <w:szCs w:val="24"/>
        </w:rPr>
      </w:pPr>
    </w:p>
    <w:p w:rsidR="00F9066F" w:rsidRPr="003163B3" w:rsidRDefault="00F9066F" w:rsidP="00213DF5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3. Паспортни данни на ръководителя /пълномощника/</w:t>
      </w:r>
    </w:p>
    <w:p w:rsidR="00F9066F" w:rsidRPr="003163B3" w:rsidRDefault="00F9066F" w:rsidP="00213DF5">
      <w:pPr>
        <w:rPr>
          <w:b/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_____________________________________________________</w:t>
      </w:r>
      <w:r w:rsidRPr="003163B3">
        <w:rPr>
          <w:b/>
          <w:sz w:val="24"/>
          <w:szCs w:val="24"/>
          <w:lang w:val="ru-RU"/>
        </w:rPr>
        <w:t>______________________</w:t>
      </w:r>
    </w:p>
    <w:p w:rsidR="00F9066F" w:rsidRPr="003163B3" w:rsidRDefault="00F9066F" w:rsidP="00213DF5">
      <w:pPr>
        <w:jc w:val="center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/трите имена/</w:t>
      </w:r>
    </w:p>
    <w:p w:rsidR="00F9066F" w:rsidRPr="00BF2288" w:rsidRDefault="00F9066F" w:rsidP="00213DF5">
      <w:pPr>
        <w:spacing w:before="60"/>
        <w:rPr>
          <w:sz w:val="24"/>
          <w:szCs w:val="24"/>
        </w:rPr>
      </w:pPr>
      <w:r w:rsidRPr="00BF2288">
        <w:rPr>
          <w:sz w:val="24"/>
          <w:szCs w:val="24"/>
          <w:lang w:val="ru-RU"/>
        </w:rPr>
        <w:t>лична карта № _________________________, издадена на _________________________</w:t>
      </w:r>
    </w:p>
    <w:p w:rsidR="00F9066F" w:rsidRPr="00BF2288" w:rsidRDefault="00F9066F" w:rsidP="00213DF5">
      <w:pPr>
        <w:spacing w:before="60"/>
        <w:rPr>
          <w:sz w:val="24"/>
          <w:szCs w:val="24"/>
          <w:lang w:val="ru-RU"/>
        </w:rPr>
      </w:pPr>
      <w:r w:rsidRPr="00BF2288">
        <w:rPr>
          <w:sz w:val="24"/>
          <w:szCs w:val="24"/>
          <w:lang w:val="ru-RU"/>
        </w:rPr>
        <w:t>от</w:t>
      </w:r>
      <w:r w:rsidRPr="00BF2288">
        <w:rPr>
          <w:sz w:val="24"/>
          <w:szCs w:val="24"/>
          <w:lang w:val="ru-RU"/>
        </w:rPr>
        <w:tab/>
        <w:t>________________________________</w:t>
      </w:r>
    </w:p>
    <w:p w:rsidR="00F9066F" w:rsidRPr="003163B3" w:rsidRDefault="00F9066F" w:rsidP="00213DF5">
      <w:pPr>
        <w:rPr>
          <w:sz w:val="24"/>
          <w:szCs w:val="24"/>
        </w:rPr>
      </w:pPr>
    </w:p>
    <w:p w:rsidR="00F9066F" w:rsidRPr="003163B3" w:rsidRDefault="00F9066F" w:rsidP="00213DF5">
      <w:pPr>
        <w:rPr>
          <w:b/>
          <w:sz w:val="24"/>
          <w:szCs w:val="24"/>
        </w:rPr>
      </w:pPr>
      <w:r w:rsidRPr="003163B3">
        <w:rPr>
          <w:b/>
          <w:sz w:val="24"/>
          <w:szCs w:val="24"/>
          <w:lang w:val="ru-RU"/>
        </w:rPr>
        <w:t>4</w:t>
      </w:r>
      <w:r w:rsidRPr="003163B3">
        <w:rPr>
          <w:b/>
          <w:sz w:val="24"/>
          <w:szCs w:val="24"/>
        </w:rPr>
        <w:t xml:space="preserve">. Фирмени данни: </w:t>
      </w:r>
    </w:p>
    <w:p w:rsidR="00F9066F" w:rsidRPr="003163B3" w:rsidRDefault="00F9066F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ЕИК ________________________________________</w:t>
      </w:r>
    </w:p>
    <w:p w:rsidR="00F9066F" w:rsidRPr="003163B3" w:rsidRDefault="00F9066F" w:rsidP="00213DF5">
      <w:pPr>
        <w:spacing w:before="60"/>
        <w:rPr>
          <w:sz w:val="24"/>
          <w:szCs w:val="24"/>
        </w:rPr>
      </w:pPr>
    </w:p>
    <w:p w:rsidR="00F9066F" w:rsidRPr="003163B3" w:rsidRDefault="00F9066F" w:rsidP="00213DF5">
      <w:pPr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5</w:t>
      </w:r>
      <w:r w:rsidRPr="003163B3">
        <w:rPr>
          <w:b/>
          <w:sz w:val="24"/>
          <w:szCs w:val="24"/>
        </w:rPr>
        <w:t xml:space="preserve">. Обслужваща банка </w:t>
      </w:r>
    </w:p>
    <w:p w:rsidR="00F9066F" w:rsidRPr="00BF2288" w:rsidRDefault="00F9066F" w:rsidP="00213DF5">
      <w:pPr>
        <w:spacing w:before="60"/>
        <w:rPr>
          <w:sz w:val="24"/>
          <w:szCs w:val="24"/>
        </w:rPr>
      </w:pPr>
      <w:r w:rsidRPr="003163B3">
        <w:rPr>
          <w:sz w:val="24"/>
          <w:szCs w:val="24"/>
        </w:rPr>
        <w:t>име:</w:t>
      </w:r>
      <w:r w:rsidRPr="003163B3">
        <w:rPr>
          <w:sz w:val="24"/>
          <w:szCs w:val="24"/>
          <w:lang w:val="ru-RU"/>
        </w:rPr>
        <w:t>_______________________________________________________________________</w:t>
      </w:r>
    </w:p>
    <w:p w:rsidR="00F9066F" w:rsidRPr="003163B3" w:rsidRDefault="00F9066F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IBAN</w:t>
      </w:r>
      <w:r w:rsidRPr="003163B3">
        <w:rPr>
          <w:sz w:val="24"/>
          <w:szCs w:val="24"/>
          <w:lang w:val="ru-RU"/>
        </w:rPr>
        <w:t xml:space="preserve"> </w:t>
      </w:r>
      <w:r w:rsidRPr="003163B3">
        <w:rPr>
          <w:sz w:val="24"/>
          <w:szCs w:val="24"/>
        </w:rPr>
        <w:t xml:space="preserve">сметка: </w:t>
      </w:r>
      <w:r w:rsidRPr="003163B3">
        <w:rPr>
          <w:sz w:val="24"/>
          <w:szCs w:val="24"/>
          <w:lang w:val="ru-RU"/>
        </w:rPr>
        <w:t>___________________________</w:t>
      </w:r>
    </w:p>
    <w:p w:rsidR="00F9066F" w:rsidRPr="003163B3" w:rsidRDefault="00F9066F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>BIC</w:t>
      </w:r>
      <w:r w:rsidRPr="003163B3">
        <w:rPr>
          <w:sz w:val="24"/>
          <w:szCs w:val="24"/>
          <w:lang w:val="ru-RU"/>
        </w:rPr>
        <w:t xml:space="preserve"> </w:t>
      </w:r>
      <w:r w:rsidRPr="003163B3">
        <w:rPr>
          <w:sz w:val="24"/>
          <w:szCs w:val="24"/>
        </w:rPr>
        <w:t xml:space="preserve">код: </w:t>
      </w:r>
      <w:r w:rsidRPr="003163B3">
        <w:rPr>
          <w:sz w:val="24"/>
          <w:szCs w:val="24"/>
          <w:lang w:val="ru-RU"/>
        </w:rPr>
        <w:t>________________________________</w:t>
      </w:r>
    </w:p>
    <w:p w:rsidR="00F9066F" w:rsidRPr="00BF2288" w:rsidRDefault="00F9066F" w:rsidP="00213DF5">
      <w:pPr>
        <w:spacing w:before="60"/>
        <w:rPr>
          <w:sz w:val="24"/>
          <w:szCs w:val="24"/>
          <w:lang w:val="ru-RU"/>
        </w:rPr>
      </w:pPr>
      <w:r w:rsidRPr="003163B3">
        <w:rPr>
          <w:sz w:val="24"/>
          <w:szCs w:val="24"/>
        </w:rPr>
        <w:t xml:space="preserve">титуляр на сметката: </w:t>
      </w:r>
      <w:r w:rsidRPr="003163B3">
        <w:rPr>
          <w:sz w:val="24"/>
          <w:szCs w:val="24"/>
          <w:lang w:val="ru-RU"/>
        </w:rPr>
        <w:t>_________________________________________________________</w:t>
      </w:r>
    </w:p>
    <w:p w:rsidR="00F9066F" w:rsidRPr="003163B3" w:rsidRDefault="00F9066F" w:rsidP="00213DF5">
      <w:pPr>
        <w:ind w:firstLine="720"/>
        <w:rPr>
          <w:b/>
          <w:sz w:val="24"/>
          <w:szCs w:val="24"/>
        </w:rPr>
      </w:pPr>
    </w:p>
    <w:p w:rsidR="00F9066F" w:rsidRPr="003163B3" w:rsidRDefault="00F9066F" w:rsidP="00213DF5">
      <w:pPr>
        <w:rPr>
          <w:sz w:val="24"/>
          <w:szCs w:val="24"/>
        </w:rPr>
      </w:pPr>
      <w:r w:rsidRPr="003163B3">
        <w:rPr>
          <w:b/>
          <w:sz w:val="24"/>
          <w:szCs w:val="24"/>
        </w:rPr>
        <w:t>Дата:</w:t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  <w:t>Подпис и печат:</w:t>
      </w:r>
      <w:r w:rsidRPr="003163B3">
        <w:rPr>
          <w:sz w:val="24"/>
          <w:szCs w:val="24"/>
        </w:rPr>
        <w:t xml:space="preserve">  …………......</w:t>
      </w:r>
    </w:p>
    <w:p w:rsidR="00F9066F" w:rsidRPr="003163B3" w:rsidRDefault="00F9066F" w:rsidP="00213DF5">
      <w:pPr>
        <w:rPr>
          <w:sz w:val="24"/>
          <w:szCs w:val="24"/>
        </w:rPr>
      </w:pPr>
    </w:p>
    <w:p w:rsidR="00F9066F" w:rsidRPr="003163B3" w:rsidRDefault="00F9066F" w:rsidP="00213DF5">
      <w:pPr>
        <w:jc w:val="right"/>
        <w:rPr>
          <w:sz w:val="24"/>
          <w:szCs w:val="24"/>
        </w:rPr>
      </w:pPr>
      <w:r w:rsidRPr="003163B3">
        <w:rPr>
          <w:sz w:val="24"/>
          <w:szCs w:val="24"/>
        </w:rPr>
        <w:t>/име, длъжност/</w:t>
      </w:r>
    </w:p>
    <w:p w:rsidR="00F9066F" w:rsidRDefault="00F9066F" w:rsidP="00213DF5"/>
    <w:sectPr w:rsidR="00F9066F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66F" w:rsidRDefault="00F9066F" w:rsidP="00213DF5">
      <w:r>
        <w:separator/>
      </w:r>
    </w:p>
  </w:endnote>
  <w:endnote w:type="continuationSeparator" w:id="0">
    <w:p w:rsidR="00F9066F" w:rsidRDefault="00F9066F" w:rsidP="00213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66F" w:rsidRDefault="00F9066F" w:rsidP="0097262A">
    <w:pPr>
      <w:pStyle w:val="Heading1"/>
      <w:keepNext w:val="0"/>
      <w:keepLines w:val="0"/>
      <w:spacing w:before="100" w:beforeAutospacing="1" w:after="100" w:afterAutospacing="1"/>
      <w:ind w:left="720"/>
      <w:jc w:val="center"/>
    </w:pPr>
    <w:r w:rsidRPr="005D1C0B">
      <w:rPr>
        <w:rFonts w:ascii="Times New Roman" w:hAnsi="Times New Roman"/>
        <w:b w:val="0"/>
        <w:color w:val="auto"/>
        <w:sz w:val="20"/>
        <w:szCs w:val="20"/>
      </w:rPr>
      <w:t>Обществена поръчка с предмет „Доставка на новопроизведени превозни средства за нуждите на дирекция „Управление на отпадъците”, по обособени позиции</w:t>
    </w:r>
    <w:r>
      <w:rPr>
        <w:rFonts w:ascii="Times New Roman" w:hAnsi="Times New Roman"/>
        <w:b w:val="0"/>
        <w:sz w:val="20"/>
        <w:szCs w:val="20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66F" w:rsidRDefault="00F9066F" w:rsidP="00213DF5">
      <w:r>
        <w:separator/>
      </w:r>
    </w:p>
  </w:footnote>
  <w:footnote w:type="continuationSeparator" w:id="0">
    <w:p w:rsidR="00F9066F" w:rsidRDefault="00F9066F" w:rsidP="00213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66F" w:rsidRPr="00633B25" w:rsidRDefault="00F9066F" w:rsidP="00447E99">
    <w:pPr>
      <w:pStyle w:val="StyleHeading1TimesNewRoman14ptBefore18pt"/>
      <w:spacing w:before="120"/>
      <w:ind w:left="0" w:firstLine="0"/>
      <w:jc w:val="right"/>
      <w:rPr>
        <w:b w:val="0"/>
        <w:i/>
        <w:sz w:val="20"/>
        <w:lang w:val="ru-RU"/>
      </w:rPr>
    </w:pPr>
    <w:r w:rsidRPr="00633B25">
      <w:rPr>
        <w:i/>
        <w:sz w:val="20"/>
        <w:lang w:val="ru-RU"/>
      </w:rPr>
      <w:t>ОБРАЗЕЦ № 2</w:t>
    </w:r>
  </w:p>
  <w:p w:rsidR="00F9066F" w:rsidRDefault="00F906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87F57"/>
    <w:multiLevelType w:val="multilevel"/>
    <w:tmpl w:val="FAE83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abstractNum w:abstractNumId="2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DF5"/>
    <w:rsid w:val="00213DF5"/>
    <w:rsid w:val="00225C14"/>
    <w:rsid w:val="00263755"/>
    <w:rsid w:val="002C18BA"/>
    <w:rsid w:val="003163B3"/>
    <w:rsid w:val="003B3AEE"/>
    <w:rsid w:val="003D16C3"/>
    <w:rsid w:val="004450DC"/>
    <w:rsid w:val="00447E99"/>
    <w:rsid w:val="00480340"/>
    <w:rsid w:val="004B475B"/>
    <w:rsid w:val="004C0308"/>
    <w:rsid w:val="004E2172"/>
    <w:rsid w:val="00535B8D"/>
    <w:rsid w:val="0057251F"/>
    <w:rsid w:val="005D1C0B"/>
    <w:rsid w:val="00633B25"/>
    <w:rsid w:val="006513D1"/>
    <w:rsid w:val="006A1B8C"/>
    <w:rsid w:val="006B48E4"/>
    <w:rsid w:val="00735421"/>
    <w:rsid w:val="00745644"/>
    <w:rsid w:val="007627BC"/>
    <w:rsid w:val="009143E6"/>
    <w:rsid w:val="009712E6"/>
    <w:rsid w:val="0097262A"/>
    <w:rsid w:val="00BF2288"/>
    <w:rsid w:val="00C56550"/>
    <w:rsid w:val="00C628D6"/>
    <w:rsid w:val="00C97227"/>
    <w:rsid w:val="00CB4247"/>
    <w:rsid w:val="00F9066F"/>
    <w:rsid w:val="00FF4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DF5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3DF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DF5"/>
    <w:pPr>
      <w:keepNext/>
      <w:jc w:val="both"/>
      <w:outlineLvl w:val="1"/>
    </w:pPr>
    <w:rPr>
      <w:rFonts w:ascii="Tahoma" w:hAnsi="Tahoma"/>
      <w:b/>
      <w:spacing w:val="2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13DF5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13DF5"/>
    <w:rPr>
      <w:rFonts w:ascii="Tahoma" w:hAnsi="Tahoma" w:cs="Times New Roman"/>
      <w:b/>
      <w:spacing w:val="20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9712E6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titre4">
    <w:name w:val="titre4"/>
    <w:basedOn w:val="Normal"/>
    <w:uiPriority w:val="99"/>
    <w:rsid w:val="00213DF5"/>
    <w:pPr>
      <w:numPr>
        <w:numId w:val="1"/>
      </w:numPr>
      <w:tabs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213DF5"/>
    <w:pPr>
      <w:keepLines w:val="0"/>
      <w:widowControl w:val="0"/>
      <w:tabs>
        <w:tab w:val="left" w:pos="709"/>
      </w:tabs>
      <w:spacing w:before="360" w:after="60"/>
      <w:ind w:left="720" w:hanging="720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213DF5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213DF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3DF5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213DF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3DF5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153</Words>
  <Characters>876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2013-08-07T08:43:00Z</cp:lastPrinted>
  <dcterms:created xsi:type="dcterms:W3CDTF">2013-06-03T10:19:00Z</dcterms:created>
  <dcterms:modified xsi:type="dcterms:W3CDTF">2013-08-12T11:02:00Z</dcterms:modified>
</cp:coreProperties>
</file>